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14:paraId="22C708A3" w14:textId="77777777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69093F1C" w14:textId="77777777"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14:paraId="48A32B88" w14:textId="77777777"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14:paraId="36C9E3D6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7A366400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13A75D59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16B4D0DD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31BD643C" w14:textId="367B9FE3"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DE45A6">
        <w:rPr>
          <w:rFonts w:cs="Times New Roman"/>
          <w:szCs w:val="28"/>
        </w:rPr>
        <w:t>О признании утратившими силу приказов департамента экономики и стратегического планирования Ярославской области</w:t>
      </w:r>
      <w:r>
        <w:rPr>
          <w:rFonts w:cs="Times New Roman"/>
          <w:szCs w:val="28"/>
        </w:rPr>
        <w:fldChar w:fldCharType="end"/>
      </w:r>
    </w:p>
    <w:p w14:paraId="49BB233E" w14:textId="77777777"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14:paraId="2B43EC5F" w14:textId="77777777"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14:paraId="47CD02B6" w14:textId="77777777" w:rsidR="00DE45A6" w:rsidRPr="00A61019" w:rsidRDefault="00DE45A6" w:rsidP="00DE45A6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ДЕПАРТАМЕНТ </w:t>
      </w:r>
      <w:r w:rsidRPr="009E49DE">
        <w:rPr>
          <w:rFonts w:cs="Times New Roman"/>
          <w:caps/>
          <w:szCs w:val="28"/>
        </w:rPr>
        <w:t>экономики и стратегического планирования</w:t>
      </w:r>
      <w:r>
        <w:rPr>
          <w:rFonts w:cs="Times New Roman"/>
          <w:szCs w:val="28"/>
        </w:rPr>
        <w:t xml:space="preserve"> ЯРОСЛАВСКОЙ ОБЛАСТИ</w:t>
      </w:r>
      <w:r w:rsidRPr="001B3AD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ПРИКАЗЫВАЕТ:</w:t>
      </w:r>
    </w:p>
    <w:p w14:paraId="1EEDDBD5" w14:textId="77777777" w:rsidR="00DE45A6" w:rsidRPr="00943AA8" w:rsidRDefault="00DE45A6" w:rsidP="00DE45A6">
      <w:pPr>
        <w:pStyle w:val="a6"/>
        <w:autoSpaceDE w:val="0"/>
        <w:autoSpaceDN w:val="0"/>
        <w:adjustRightInd w:val="0"/>
        <w:ind w:left="0"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1. </w:t>
      </w:r>
      <w:r w:rsidRPr="00943AA8">
        <w:rPr>
          <w:szCs w:val="28"/>
          <w:lang w:eastAsia="ru-RU"/>
        </w:rPr>
        <w:t>Признать утратившими силу следующие приказы</w:t>
      </w:r>
      <w:r>
        <w:rPr>
          <w:szCs w:val="28"/>
          <w:lang w:eastAsia="ru-RU"/>
        </w:rPr>
        <w:t xml:space="preserve"> </w:t>
      </w:r>
      <w:r>
        <w:rPr>
          <w:szCs w:val="28"/>
        </w:rPr>
        <w:t>департамента экономики и стратегического планирования Ярославской области:</w:t>
      </w:r>
    </w:p>
    <w:p w14:paraId="26173A72" w14:textId="77777777" w:rsidR="00DE45A6" w:rsidRDefault="00DE45A6" w:rsidP="00DE45A6">
      <w:pPr>
        <w:autoSpaceDE w:val="0"/>
        <w:autoSpaceDN w:val="0"/>
        <w:adjustRightInd w:val="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</w:t>
      </w:r>
      <w:r w:rsidRPr="00943AA8">
        <w:rPr>
          <w:szCs w:val="28"/>
          <w:lang w:eastAsia="ru-RU"/>
        </w:rPr>
        <w:t xml:space="preserve"> от 06.04.2017 № 22-пк «О комиссии по соблюдению требований к служебному поведению и урегулированию конфликта интересов»</w:t>
      </w:r>
      <w:r>
        <w:rPr>
          <w:szCs w:val="28"/>
          <w:lang w:eastAsia="ru-RU"/>
        </w:rPr>
        <w:t>;</w:t>
      </w:r>
    </w:p>
    <w:p w14:paraId="6429E680" w14:textId="562F9F69" w:rsidR="00DE45A6" w:rsidRDefault="00DE45A6" w:rsidP="00DE45A6">
      <w:pPr>
        <w:autoSpaceDE w:val="0"/>
        <w:autoSpaceDN w:val="0"/>
        <w:adjustRightInd w:val="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 от 02.04.2019 № 6-пк «</w:t>
      </w:r>
      <w:r w:rsidRPr="00943AA8">
        <w:rPr>
          <w:szCs w:val="28"/>
          <w:lang w:eastAsia="ru-RU"/>
        </w:rPr>
        <w:t>О внесении изменений в приказ департамента экономики и стратегического планирования Ярославской области от 06.04.2017 № 22-пк</w:t>
      </w:r>
      <w:r>
        <w:rPr>
          <w:szCs w:val="28"/>
          <w:lang w:eastAsia="ru-RU"/>
        </w:rPr>
        <w:t>»</w:t>
      </w:r>
      <w:r w:rsidR="006C693F">
        <w:rPr>
          <w:szCs w:val="28"/>
          <w:lang w:eastAsia="ru-RU"/>
        </w:rPr>
        <w:t>;</w:t>
      </w:r>
    </w:p>
    <w:p w14:paraId="3C62C118" w14:textId="7255CF9E" w:rsidR="006C693F" w:rsidRDefault="006C693F" w:rsidP="006C693F">
      <w:pPr>
        <w:autoSpaceDE w:val="0"/>
        <w:autoSpaceDN w:val="0"/>
        <w:adjustRightInd w:val="0"/>
        <w:jc w:val="both"/>
        <w:rPr>
          <w:sz w:val="24"/>
          <w:szCs w:val="28"/>
          <w:lang w:eastAsia="ru-RU"/>
        </w:rPr>
      </w:pPr>
      <w:r>
        <w:rPr>
          <w:szCs w:val="28"/>
          <w:lang w:eastAsia="ru-RU"/>
        </w:rPr>
        <w:t>- о</w:t>
      </w:r>
      <w:r>
        <w:rPr>
          <w:szCs w:val="28"/>
          <w:lang w:eastAsia="ru-RU"/>
        </w:rPr>
        <w:t>т 11.03.2021 № 5-пк «О внесении изменений в приказ департамента экономики и стратегического планирования Ярославской области от 06.04.2017 № 22-пк».</w:t>
      </w:r>
    </w:p>
    <w:p w14:paraId="367CBA75" w14:textId="77777777" w:rsidR="00DE45A6" w:rsidRPr="001648DF" w:rsidRDefault="00DE45A6" w:rsidP="00DE45A6">
      <w:pPr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</w:rPr>
        <w:t>2. </w:t>
      </w:r>
      <w:r w:rsidRPr="00E23A50">
        <w:rPr>
          <w:rFonts w:cs="Times New Roman"/>
          <w:szCs w:val="28"/>
          <w:lang w:eastAsia="ru-RU"/>
        </w:rPr>
        <w:t>Приказ вступает в силу с момента</w:t>
      </w:r>
      <w:r>
        <w:rPr>
          <w:rFonts w:cs="Times New Roman"/>
          <w:szCs w:val="28"/>
          <w:lang w:eastAsia="ru-RU"/>
        </w:rPr>
        <w:t xml:space="preserve"> подписания.</w:t>
      </w:r>
    </w:p>
    <w:p w14:paraId="4E186CC9" w14:textId="77777777" w:rsidR="00945981" w:rsidRDefault="00945981" w:rsidP="00945981">
      <w:pPr>
        <w:jc w:val="both"/>
        <w:rPr>
          <w:rFonts w:cs="Times New Roman"/>
          <w:szCs w:val="28"/>
        </w:rPr>
      </w:pPr>
    </w:p>
    <w:p w14:paraId="3E666777" w14:textId="77777777" w:rsidR="00C87AB7" w:rsidRDefault="00C87AB7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7AB7" w14:paraId="0F714949" w14:textId="77777777" w:rsidTr="00957CAB">
        <w:tc>
          <w:tcPr>
            <w:tcW w:w="4785" w:type="dxa"/>
          </w:tcPr>
          <w:p w14:paraId="799C1472" w14:textId="77777777" w:rsidR="00C87AB7" w:rsidRDefault="00C87AB7" w:rsidP="00C87AB7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945981"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14:paraId="73C95FE8" w14:textId="77777777" w:rsidR="00C87AB7" w:rsidRDefault="00C87AB7" w:rsidP="00957CAB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945981">
              <w:rPr>
                <w:rFonts w:cs="Times New Roman"/>
                <w:szCs w:val="28"/>
              </w:rPr>
              <w:t>Д.В. Аминов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14:paraId="08152EB2" w14:textId="77777777" w:rsidR="00695B61" w:rsidRPr="003D1E8D" w:rsidRDefault="00695B61" w:rsidP="00695B61">
      <w:pPr>
        <w:jc w:val="both"/>
      </w:pPr>
    </w:p>
    <w:p w14:paraId="2FAD067B" w14:textId="77777777" w:rsidR="00E1407E" w:rsidRPr="002743FF" w:rsidRDefault="00E1407E" w:rsidP="002743FF"/>
    <w:sectPr w:rsidR="00E1407E" w:rsidRPr="002743FF" w:rsidSect="00EF10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C80D2" w14:textId="77777777" w:rsidR="00C37A3A" w:rsidRDefault="00C37A3A">
      <w:r>
        <w:separator/>
      </w:r>
    </w:p>
  </w:endnote>
  <w:endnote w:type="continuationSeparator" w:id="0">
    <w:p w14:paraId="765FCB37" w14:textId="77777777" w:rsidR="00C37A3A" w:rsidRDefault="00C37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F9D80" w14:textId="77777777" w:rsidR="00810833" w:rsidRDefault="00C37A3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7DCC5" w14:textId="77777777" w:rsidR="00810833" w:rsidRDefault="00C37A3A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92939" w14:textId="77777777" w:rsidR="00810833" w:rsidRDefault="00C37A3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EE60C" w14:textId="77777777" w:rsidR="00C37A3A" w:rsidRDefault="00C37A3A">
      <w:r>
        <w:separator/>
      </w:r>
    </w:p>
  </w:footnote>
  <w:footnote w:type="continuationSeparator" w:id="0">
    <w:p w14:paraId="145DE934" w14:textId="77777777" w:rsidR="00C37A3A" w:rsidRDefault="00C37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B8B1" w14:textId="77777777" w:rsidR="00810833" w:rsidRDefault="00C37A3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13051" w14:textId="77777777"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86C59" w14:textId="77777777" w:rsidR="00810833" w:rsidRDefault="00C37A3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1D5DA7"/>
    <w:rsid w:val="00220FC4"/>
    <w:rsid w:val="002306C4"/>
    <w:rsid w:val="00245805"/>
    <w:rsid w:val="002743FF"/>
    <w:rsid w:val="002D4D17"/>
    <w:rsid w:val="0032292E"/>
    <w:rsid w:val="003A2DCC"/>
    <w:rsid w:val="003D1E8D"/>
    <w:rsid w:val="003D366C"/>
    <w:rsid w:val="0040656C"/>
    <w:rsid w:val="0043223D"/>
    <w:rsid w:val="00432FA6"/>
    <w:rsid w:val="004F4E3D"/>
    <w:rsid w:val="00505474"/>
    <w:rsid w:val="00591291"/>
    <w:rsid w:val="005E2A30"/>
    <w:rsid w:val="005E483D"/>
    <w:rsid w:val="006077CE"/>
    <w:rsid w:val="00695B61"/>
    <w:rsid w:val="006C693F"/>
    <w:rsid w:val="006F1BDF"/>
    <w:rsid w:val="006F430D"/>
    <w:rsid w:val="007A4282"/>
    <w:rsid w:val="007D0369"/>
    <w:rsid w:val="007D4DC8"/>
    <w:rsid w:val="00851E12"/>
    <w:rsid w:val="00853CC0"/>
    <w:rsid w:val="00874CB6"/>
    <w:rsid w:val="008F79C3"/>
    <w:rsid w:val="00945981"/>
    <w:rsid w:val="00957CAB"/>
    <w:rsid w:val="00977B87"/>
    <w:rsid w:val="00A02A6F"/>
    <w:rsid w:val="00A506CA"/>
    <w:rsid w:val="00A50DB3"/>
    <w:rsid w:val="00B615F9"/>
    <w:rsid w:val="00B97A0A"/>
    <w:rsid w:val="00BB1812"/>
    <w:rsid w:val="00BF36DF"/>
    <w:rsid w:val="00C307A6"/>
    <w:rsid w:val="00C37A3A"/>
    <w:rsid w:val="00C5216F"/>
    <w:rsid w:val="00C74138"/>
    <w:rsid w:val="00C8425C"/>
    <w:rsid w:val="00C87012"/>
    <w:rsid w:val="00C87AB7"/>
    <w:rsid w:val="00CB3A70"/>
    <w:rsid w:val="00D001BB"/>
    <w:rsid w:val="00D00EFB"/>
    <w:rsid w:val="00D227FC"/>
    <w:rsid w:val="00D700B2"/>
    <w:rsid w:val="00DE45A6"/>
    <w:rsid w:val="00E1407E"/>
    <w:rsid w:val="00E43D94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E6A57"/>
  <w15:docId w15:val="{D1B38AD0-C71F-437F-ADEF-EA99AB26B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18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Ященко Ян Иванович</cp:lastModifiedBy>
  <cp:revision>13</cp:revision>
  <cp:lastPrinted>2014-02-28T11:48:00Z</cp:lastPrinted>
  <dcterms:created xsi:type="dcterms:W3CDTF">2014-07-28T13:21:00Z</dcterms:created>
  <dcterms:modified xsi:type="dcterms:W3CDTF">2022-05-24T13:17:00Z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Д.В. Аминов</vt:lpwstr>
  </property>
  <property fmtid="{D5CDD505-2E9C-101B-9397-08002B2CF9AE}" pid="5" name="Содержание">
    <vt:lpwstr>О признании утратившими силу приказов департамента экономики и стратегического планирования Ярославской области</vt:lpwstr>
  </property>
  <property fmtid="{D5CDD505-2E9C-101B-9397-08002B2CF9AE}" pid="6" name="INSTALL_ID">
    <vt:lpwstr>34115</vt:lpwstr>
  </property>
</Properties>
</file>